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F7290">
        <w:rPr>
          <w:rFonts w:cs="Arial"/>
          <w:b/>
          <w:caps/>
          <w:sz w:val="28"/>
          <w:szCs w:val="28"/>
        </w:rPr>
        <w:t>1520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8D72ED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8D72ED">
              <w:rPr>
                <w:rFonts w:cs="Arial"/>
                <w:sz w:val="20"/>
                <w:szCs w:val="20"/>
              </w:rPr>
              <w:t>Solicita troca de lixeira quebrada na Avenida dos Migrantes, ao lado do nº 322, no Parque Meia Lua.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8D72ED">
        <w:rPr>
          <w:rFonts w:cs="Arial"/>
        </w:rPr>
        <w:t xml:space="preserve">à </w:t>
      </w:r>
      <w:r w:rsidR="008D72ED" w:rsidRPr="008D72ED">
        <w:rPr>
          <w:rFonts w:cs="Arial"/>
        </w:rPr>
        <w:t>troca de</w:t>
      </w:r>
      <w:r w:rsidR="008D72ED">
        <w:rPr>
          <w:rFonts w:cs="Arial"/>
        </w:rPr>
        <w:t xml:space="preserve"> uma</w:t>
      </w:r>
      <w:r w:rsidR="008D72ED" w:rsidRPr="008D72ED">
        <w:rPr>
          <w:rFonts w:cs="Arial"/>
        </w:rPr>
        <w:t xml:space="preserve"> lixeira quebrada na Avenida dos Migrantes, ao lado do nº 322, no Parque Meia Lua.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8D72ED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8D72ED">
        <w:rPr>
          <w:rFonts w:cs="Arial"/>
        </w:rPr>
        <w:t>26 de agosto de 2020.</w:t>
      </w:r>
    </w:p>
    <w:p w:rsidR="008D72ED" w:rsidRDefault="008D72ED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D72ED" w:rsidRDefault="008D72ED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D72ED" w:rsidRPr="005D429C" w:rsidRDefault="008D72ED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8D72ED" w:rsidRPr="00F17248" w:rsidRDefault="008D72ED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  <w:bookmarkStart w:id="0" w:name="_GoBack"/>
      <w:bookmarkEnd w:id="0"/>
    </w:p>
    <w:sectPr w:rsidR="008D72ED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EE0" w:rsidRDefault="00596EE0">
      <w:r>
        <w:separator/>
      </w:r>
    </w:p>
  </w:endnote>
  <w:endnote w:type="continuationSeparator" w:id="0">
    <w:p w:rsidR="00596EE0" w:rsidRDefault="00596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EE0" w:rsidRDefault="00596EE0">
      <w:r>
        <w:separator/>
      </w:r>
    </w:p>
  </w:footnote>
  <w:footnote w:type="continuationSeparator" w:id="0">
    <w:p w:rsidR="00596EE0" w:rsidRDefault="00596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22FC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E4FCB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E4FCB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96EE0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72ED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CF7290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32380-2CE8-453D-84DA-85B7068A7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84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2020-08-24T17:26:00Z</cp:lastPrinted>
  <dcterms:created xsi:type="dcterms:W3CDTF">2020-08-24T17:26:00Z</dcterms:created>
  <dcterms:modified xsi:type="dcterms:W3CDTF">2020-08-24T17:26:00Z</dcterms:modified>
</cp:coreProperties>
</file>